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A266A9" w:rsidRPr="00987DB5" w14:paraId="75BF4128" w14:textId="77777777" w:rsidTr="00AB3B90">
        <w:tc>
          <w:tcPr>
            <w:tcW w:w="9498" w:type="dxa"/>
          </w:tcPr>
          <w:p w14:paraId="78346E9B" w14:textId="77777777" w:rsidR="00A266A9" w:rsidRPr="00053BD0" w:rsidRDefault="00A266A9" w:rsidP="00AB3B9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A6BB442" wp14:editId="70EF21AA">
                  <wp:extent cx="514350" cy="647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41F22" w14:textId="77777777" w:rsidR="00A266A9" w:rsidRPr="00053BD0" w:rsidRDefault="00A266A9" w:rsidP="00AB3B9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DAB0156" w14:textId="77777777" w:rsidR="00A266A9" w:rsidRPr="00053BD0" w:rsidRDefault="00A266A9" w:rsidP="00AB3B9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45F43F8" w14:textId="77777777" w:rsidR="00A266A9" w:rsidRPr="00053BD0" w:rsidRDefault="00A266A9" w:rsidP="00AB3B9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53380FC" w14:textId="26389621" w:rsidR="00A266A9" w:rsidRPr="00A4664C" w:rsidRDefault="00A266A9" w:rsidP="00A266A9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664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E50503A2EE654D5AB610439B48BA73B2"/>
          </w:placeholder>
        </w:sdtPr>
        <w:sdtEndPr/>
        <w:sdtContent>
          <w:r w:rsidR="008A40FC">
            <w:rPr>
              <w:rFonts w:ascii="Times New Roman" w:hAnsi="Times New Roman"/>
              <w:sz w:val="28"/>
              <w:szCs w:val="28"/>
            </w:rPr>
            <w:t>17 июня 2024 года</w:t>
          </w:r>
        </w:sdtContent>
      </w:sdt>
      <w:r w:rsidRPr="00A4664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5ACB6CFE981649B5B65C757CCEA0DE83"/>
          </w:placeholder>
        </w:sdtPr>
        <w:sdtEndPr/>
        <w:sdtContent>
          <w:r w:rsidR="008A40FC">
            <w:rPr>
              <w:rFonts w:ascii="Times New Roman" w:hAnsi="Times New Roman"/>
              <w:sz w:val="28"/>
              <w:szCs w:val="28"/>
            </w:rPr>
            <w:t>380</w:t>
          </w:r>
          <w:bookmarkStart w:id="0" w:name="_GoBack"/>
          <w:bookmarkEnd w:id="0"/>
        </w:sdtContent>
      </w:sdt>
    </w:p>
    <w:p w14:paraId="63E81B49" w14:textId="77777777" w:rsidR="00A266A9" w:rsidRDefault="00A266A9" w:rsidP="00A266A9">
      <w:pPr>
        <w:tabs>
          <w:tab w:val="left" w:pos="2835"/>
        </w:tabs>
        <w:spacing w:before="480"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3510842" w14:textId="77777777" w:rsidR="00A266A9" w:rsidRDefault="005554ED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D48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  <w:r w:rsidR="00A266A9">
        <w:rPr>
          <w:rFonts w:ascii="Times New Roman" w:hAnsi="Times New Roman"/>
          <w:b/>
          <w:sz w:val="28"/>
          <w:szCs w:val="28"/>
        </w:rPr>
        <w:t>о премии администрации</w:t>
      </w:r>
    </w:p>
    <w:p w14:paraId="07663616" w14:textId="77777777" w:rsidR="00A266A9" w:rsidRDefault="0033636C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D48">
        <w:rPr>
          <w:rFonts w:ascii="Times New Roman" w:hAnsi="Times New Roman"/>
          <w:b/>
          <w:sz w:val="28"/>
          <w:szCs w:val="28"/>
        </w:rPr>
        <w:t>муниципального образован</w:t>
      </w:r>
      <w:r w:rsidR="00730A8C" w:rsidRPr="00435D48">
        <w:rPr>
          <w:rFonts w:ascii="Times New Roman" w:hAnsi="Times New Roman"/>
          <w:b/>
          <w:sz w:val="28"/>
          <w:szCs w:val="28"/>
        </w:rPr>
        <w:t>ия «</w:t>
      </w:r>
      <w:r w:rsidR="005554ED" w:rsidRPr="00435D48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A266A9">
        <w:rPr>
          <w:rFonts w:ascii="Times New Roman" w:hAnsi="Times New Roman"/>
          <w:b/>
          <w:sz w:val="28"/>
          <w:szCs w:val="28"/>
        </w:rPr>
        <w:t>»,</w:t>
      </w:r>
    </w:p>
    <w:p w14:paraId="08E7EFA6" w14:textId="77777777" w:rsidR="00A266A9" w:rsidRDefault="000E2758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D48">
        <w:rPr>
          <w:rFonts w:ascii="Times New Roman" w:hAnsi="Times New Roman"/>
          <w:b/>
          <w:sz w:val="28"/>
          <w:szCs w:val="28"/>
        </w:rPr>
        <w:t>присуждаемой</w:t>
      </w:r>
      <w:r w:rsidR="00D97CDA" w:rsidRPr="00435D48">
        <w:rPr>
          <w:rFonts w:ascii="Times New Roman" w:hAnsi="Times New Roman"/>
          <w:b/>
          <w:sz w:val="28"/>
          <w:szCs w:val="28"/>
        </w:rPr>
        <w:t xml:space="preserve"> выпускникам</w:t>
      </w:r>
      <w:r w:rsidR="0033636C" w:rsidRPr="00435D48">
        <w:rPr>
          <w:rFonts w:ascii="Times New Roman" w:hAnsi="Times New Roman"/>
          <w:b/>
          <w:sz w:val="28"/>
          <w:szCs w:val="28"/>
        </w:rPr>
        <w:t xml:space="preserve"> о</w:t>
      </w:r>
      <w:r w:rsidR="00A266A9">
        <w:rPr>
          <w:rFonts w:ascii="Times New Roman" w:hAnsi="Times New Roman"/>
          <w:b/>
          <w:sz w:val="28"/>
          <w:szCs w:val="28"/>
        </w:rPr>
        <w:t>бщеобразовательных организаций,</w:t>
      </w:r>
    </w:p>
    <w:p w14:paraId="3F6973C6" w14:textId="77777777" w:rsidR="00A266A9" w:rsidRDefault="00730A8C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D48">
        <w:rPr>
          <w:rFonts w:ascii="Times New Roman" w:hAnsi="Times New Roman"/>
          <w:b/>
          <w:sz w:val="28"/>
          <w:szCs w:val="28"/>
        </w:rPr>
        <w:t>награжденным</w:t>
      </w:r>
      <w:r w:rsidR="00973ADB" w:rsidRPr="00435D48">
        <w:rPr>
          <w:rFonts w:ascii="Times New Roman" w:hAnsi="Times New Roman"/>
          <w:b/>
          <w:sz w:val="28"/>
          <w:szCs w:val="28"/>
        </w:rPr>
        <w:t xml:space="preserve"> </w:t>
      </w:r>
      <w:r w:rsidR="000E2758" w:rsidRPr="00435D48">
        <w:rPr>
          <w:rFonts w:ascii="Times New Roman" w:hAnsi="Times New Roman"/>
          <w:b/>
          <w:sz w:val="28"/>
          <w:szCs w:val="28"/>
        </w:rPr>
        <w:t xml:space="preserve">медалью </w:t>
      </w:r>
      <w:r w:rsidR="008D0387" w:rsidRPr="00435D48">
        <w:rPr>
          <w:rFonts w:ascii="Times New Roman" w:hAnsi="Times New Roman"/>
          <w:b/>
          <w:sz w:val="28"/>
          <w:szCs w:val="28"/>
        </w:rPr>
        <w:t>«</w:t>
      </w:r>
      <w:r w:rsidR="000E2758" w:rsidRPr="00435D48">
        <w:rPr>
          <w:rFonts w:ascii="Times New Roman" w:hAnsi="Times New Roman"/>
          <w:b/>
          <w:sz w:val="28"/>
          <w:szCs w:val="28"/>
        </w:rPr>
        <w:t xml:space="preserve">За особые успехи в учении» </w:t>
      </w:r>
      <w:r w:rsidR="000E2758" w:rsidRPr="00435D48">
        <w:rPr>
          <w:rFonts w:ascii="Times New Roman" w:hAnsi="Times New Roman"/>
          <w:b/>
          <w:sz w:val="28"/>
          <w:szCs w:val="28"/>
          <w:lang w:val="en-US"/>
        </w:rPr>
        <w:t>I</w:t>
      </w:r>
      <w:r w:rsidR="000E2758" w:rsidRPr="00435D48">
        <w:rPr>
          <w:rFonts w:ascii="Times New Roman" w:hAnsi="Times New Roman"/>
          <w:b/>
          <w:sz w:val="28"/>
          <w:szCs w:val="28"/>
        </w:rPr>
        <w:t xml:space="preserve"> и </w:t>
      </w:r>
      <w:r w:rsidR="000E2758" w:rsidRPr="00435D48">
        <w:rPr>
          <w:rFonts w:ascii="Times New Roman" w:hAnsi="Times New Roman"/>
          <w:b/>
          <w:sz w:val="28"/>
          <w:szCs w:val="28"/>
          <w:lang w:val="en-US"/>
        </w:rPr>
        <w:t>II</w:t>
      </w:r>
      <w:r w:rsidR="000E2758" w:rsidRPr="00435D48">
        <w:rPr>
          <w:rFonts w:ascii="Times New Roman" w:hAnsi="Times New Roman"/>
          <w:b/>
          <w:sz w:val="28"/>
          <w:szCs w:val="28"/>
        </w:rPr>
        <w:t xml:space="preserve"> </w:t>
      </w:r>
      <w:r w:rsidR="00A266A9">
        <w:rPr>
          <w:rFonts w:ascii="Times New Roman" w:hAnsi="Times New Roman"/>
          <w:b/>
          <w:sz w:val="28"/>
          <w:szCs w:val="28"/>
        </w:rPr>
        <w:t>степеней,</w:t>
      </w:r>
    </w:p>
    <w:p w14:paraId="236B7F9A" w14:textId="6988BD2C" w:rsidR="0033636C" w:rsidRDefault="00730A8C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D48">
        <w:rPr>
          <w:rFonts w:ascii="Times New Roman" w:hAnsi="Times New Roman"/>
          <w:b/>
          <w:sz w:val="28"/>
          <w:szCs w:val="28"/>
        </w:rPr>
        <w:t>а также окончившим</w:t>
      </w:r>
      <w:r w:rsidR="00973ADB" w:rsidRPr="00435D48">
        <w:rPr>
          <w:rFonts w:ascii="Times New Roman" w:hAnsi="Times New Roman"/>
          <w:b/>
          <w:sz w:val="28"/>
          <w:szCs w:val="28"/>
        </w:rPr>
        <w:t xml:space="preserve"> курс </w:t>
      </w:r>
      <w:r w:rsidR="0033636C" w:rsidRPr="00435D48">
        <w:rPr>
          <w:rFonts w:ascii="Times New Roman" w:hAnsi="Times New Roman"/>
          <w:b/>
          <w:sz w:val="28"/>
          <w:szCs w:val="28"/>
        </w:rPr>
        <w:t xml:space="preserve">среднего общего образования на </w:t>
      </w:r>
      <w:r w:rsidRPr="00435D48">
        <w:rPr>
          <w:rFonts w:ascii="Times New Roman" w:hAnsi="Times New Roman"/>
          <w:b/>
          <w:sz w:val="28"/>
          <w:szCs w:val="28"/>
        </w:rPr>
        <w:t>«</w:t>
      </w:r>
      <w:r w:rsidR="0033636C" w:rsidRPr="00435D48">
        <w:rPr>
          <w:rFonts w:ascii="Times New Roman" w:hAnsi="Times New Roman"/>
          <w:b/>
          <w:sz w:val="28"/>
          <w:szCs w:val="28"/>
        </w:rPr>
        <w:t>отлично</w:t>
      </w:r>
      <w:r w:rsidRPr="00435D48">
        <w:rPr>
          <w:rFonts w:ascii="Times New Roman" w:hAnsi="Times New Roman"/>
          <w:b/>
          <w:sz w:val="28"/>
          <w:szCs w:val="28"/>
        </w:rPr>
        <w:t>»</w:t>
      </w:r>
    </w:p>
    <w:p w14:paraId="06D30C3A" w14:textId="77777777" w:rsidR="00A266A9" w:rsidRPr="00435D48" w:rsidRDefault="00A266A9" w:rsidP="00A266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953BC9" w14:textId="20B3656D" w:rsidR="00D97CDA" w:rsidRPr="00D97CDA" w:rsidRDefault="00D97CDA" w:rsidP="00A266A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поощрения выпускников, окончивших курс среднего общего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30A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отлично</w:t>
      </w:r>
      <w:r w:rsidR="00730A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D97CDA">
        <w:rPr>
          <w:rFonts w:ascii="Times New Roman" w:eastAsia="Times New Roman" w:hAnsi="Times New Roman"/>
          <w:sz w:val="28"/>
          <w:szCs w:val="28"/>
          <w:lang w:eastAsia="ru-RU"/>
        </w:rPr>
        <w:t>достигших</w:t>
      </w:r>
      <w:r w:rsidR="00730A8C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успехов </w:t>
      </w:r>
      <w:r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в учебной деятельности,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</w:t>
      </w:r>
      <w:r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D97CD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2236EE7" w14:textId="7372ADFC" w:rsidR="00D97CDA" w:rsidRPr="000E2758" w:rsidRDefault="00D97CDA" w:rsidP="00A266A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Положение </w:t>
      </w:r>
      <w:r w:rsidR="000E2758" w:rsidRPr="00134797">
        <w:rPr>
          <w:rFonts w:ascii="Times New Roman" w:eastAsia="Times New Roman" w:hAnsi="Times New Roman"/>
          <w:bCs/>
          <w:sz w:val="28"/>
          <w:szCs w:val="28"/>
          <w:lang w:eastAsia="ru-RU"/>
        </w:rPr>
        <w:t>о премии администра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муниципального образования </w:t>
      </w:r>
      <w:r w:rsidR="000E2758" w:rsidRPr="001347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«Городской округ Ногликский», присуждаемой выпускникам общеобразовательных организаций, </w:t>
      </w:r>
      <w:r w:rsidR="00730A8C">
        <w:rPr>
          <w:rFonts w:ascii="Times New Roman" w:eastAsia="Times New Roman" w:hAnsi="Times New Roman"/>
          <w:bCs/>
          <w:sz w:val="28"/>
          <w:szCs w:val="28"/>
          <w:lang w:eastAsia="ru-RU"/>
        </w:rPr>
        <w:t>награжденным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медалью «За особые успехи в учении» </w:t>
      </w:r>
      <w:r w:rsidR="000E27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0E2758" w:rsidRPr="005A3E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0E27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</w:t>
      </w:r>
      <w:r w:rsidR="000E2758" w:rsidRPr="001347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>степеней, а также окончившим</w:t>
      </w:r>
      <w:r w:rsidR="000E2758" w:rsidRPr="001347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курс среднего общего образования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 w:rsidR="00730A8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0E2758">
        <w:rPr>
          <w:rFonts w:ascii="Times New Roman" w:eastAsia="Times New Roman" w:hAnsi="Times New Roman"/>
          <w:bCs/>
          <w:sz w:val="28"/>
          <w:szCs w:val="28"/>
          <w:lang w:eastAsia="ru-RU"/>
        </w:rPr>
        <w:t>отлично</w:t>
      </w:r>
      <w:r w:rsidR="00730A8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C05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(прилагается).</w:t>
      </w:r>
    </w:p>
    <w:p w14:paraId="60588EF1" w14:textId="6FF35172" w:rsidR="00D97CDA" w:rsidRDefault="00730A8C" w:rsidP="00A266A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Считать утратившим силу постановление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образован</w:t>
      </w:r>
      <w:r w:rsidR="00973ADB">
        <w:rPr>
          <w:rFonts w:ascii="Times New Roman" w:eastAsia="Times New Roman" w:hAnsi="Times New Roman"/>
          <w:sz w:val="28"/>
          <w:szCs w:val="28"/>
          <w:lang w:eastAsia="ru-RU"/>
        </w:rPr>
        <w:t>ия «Городской округ Ногликский»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E3C20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F6FE5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 </w:t>
      </w:r>
      <w:r w:rsidR="00AE3C20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 w:rsidR="00AF6FE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AE3C20">
        <w:rPr>
          <w:rFonts w:ascii="Times New Roman" w:eastAsia="Times New Roman" w:hAnsi="Times New Roman"/>
          <w:sz w:val="28"/>
          <w:szCs w:val="28"/>
          <w:lang w:eastAsia="ru-RU"/>
        </w:rPr>
        <w:t>№ 326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премии администрации муниципального образования «Городской округ Ногликский»</w:t>
      </w:r>
      <w:r w:rsidR="00C62AA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3C20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присуждаемой </w:t>
      </w:r>
      <w:r w:rsidR="00F34D4F">
        <w:rPr>
          <w:rFonts w:ascii="Times New Roman" w:eastAsia="Times New Roman" w:hAnsi="Times New Roman"/>
          <w:sz w:val="28"/>
          <w:szCs w:val="28"/>
          <w:lang w:eastAsia="ru-RU"/>
        </w:rPr>
        <w:t xml:space="preserve">выпускникам 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организ</w:t>
      </w:r>
      <w:r w:rsidR="00245D1C">
        <w:rPr>
          <w:rFonts w:ascii="Times New Roman" w:eastAsia="Times New Roman" w:hAnsi="Times New Roman"/>
          <w:sz w:val="28"/>
          <w:szCs w:val="28"/>
          <w:lang w:eastAsia="ru-RU"/>
        </w:rPr>
        <w:t>аций, окончившим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 среднего общего об</w:t>
      </w:r>
      <w:r w:rsidR="00F34D4F">
        <w:rPr>
          <w:rFonts w:ascii="Times New Roman" w:eastAsia="Times New Roman" w:hAnsi="Times New Roman"/>
          <w:sz w:val="28"/>
          <w:szCs w:val="28"/>
          <w:lang w:eastAsia="ru-RU"/>
        </w:rPr>
        <w:t>разования»</w:t>
      </w:r>
      <w:r w:rsidR="008D03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D3FA564" w14:textId="50F0EE97" w:rsidR="00435D48" w:rsidRPr="00D97CDA" w:rsidRDefault="00435D48" w:rsidP="00A266A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D48"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4E6EFA72" w14:textId="4B1DC613" w:rsidR="00D97CDA" w:rsidRPr="00D97CDA" w:rsidRDefault="00435D48" w:rsidP="00A266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5D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97CDA" w:rsidRPr="00D97CD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97CDA" w:rsidRPr="00D97CDA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вице-мэра муниципального образования «Городской округ Ногликский» Русанова Я.С.</w:t>
      </w:r>
    </w:p>
    <w:p w14:paraId="612BA9A5" w14:textId="77777777" w:rsidR="00435D48" w:rsidRDefault="00435D48" w:rsidP="00A26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9CB553" w14:textId="77777777" w:rsidR="00A266A9" w:rsidRDefault="00A266A9" w:rsidP="00A26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8C3A16" w14:textId="63180A29" w:rsidR="00F34D4F" w:rsidRDefault="00F34D4F" w:rsidP="00A26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B9D124B" w14:textId="7BDC2BAB" w:rsidR="00F34D4F" w:rsidRPr="008629FA" w:rsidRDefault="00F34D4F" w:rsidP="00A26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Камелин</w:t>
      </w:r>
    </w:p>
    <w:sectPr w:rsidR="00F34D4F" w:rsidRPr="008629FA" w:rsidSect="00A266A9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B4B37" w14:textId="77777777" w:rsidR="00B47C2B" w:rsidRDefault="00B47C2B" w:rsidP="0033636C">
      <w:pPr>
        <w:spacing w:after="0" w:line="240" w:lineRule="auto"/>
      </w:pPr>
      <w:r>
        <w:separator/>
      </w:r>
    </w:p>
  </w:endnote>
  <w:endnote w:type="continuationSeparator" w:id="0">
    <w:p w14:paraId="55224373" w14:textId="77777777" w:rsidR="00B47C2B" w:rsidRDefault="00B47C2B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CD128" w14:textId="77777777" w:rsidR="00B47C2B" w:rsidRDefault="00B47C2B" w:rsidP="0033636C">
      <w:pPr>
        <w:spacing w:after="0" w:line="240" w:lineRule="auto"/>
      </w:pPr>
      <w:r>
        <w:separator/>
      </w:r>
    </w:p>
  </w:footnote>
  <w:footnote w:type="continuationSeparator" w:id="0">
    <w:p w14:paraId="1C62A141" w14:textId="77777777" w:rsidR="00B47C2B" w:rsidRDefault="00B47C2B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AA0"/>
    <w:multiLevelType w:val="hybridMultilevel"/>
    <w:tmpl w:val="B93CB47E"/>
    <w:lvl w:ilvl="0" w:tplc="EAF8D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54776"/>
    <w:rsid w:val="000E2758"/>
    <w:rsid w:val="00185FEC"/>
    <w:rsid w:val="001E1F9F"/>
    <w:rsid w:val="002003DC"/>
    <w:rsid w:val="00245D1C"/>
    <w:rsid w:val="0033636C"/>
    <w:rsid w:val="00383838"/>
    <w:rsid w:val="003E4257"/>
    <w:rsid w:val="00435D48"/>
    <w:rsid w:val="00467FBB"/>
    <w:rsid w:val="004B3499"/>
    <w:rsid w:val="00520CBF"/>
    <w:rsid w:val="005554ED"/>
    <w:rsid w:val="00730A8C"/>
    <w:rsid w:val="008629FA"/>
    <w:rsid w:val="008A40FC"/>
    <w:rsid w:val="008D0387"/>
    <w:rsid w:val="00973ADB"/>
    <w:rsid w:val="00987DB5"/>
    <w:rsid w:val="00A266A9"/>
    <w:rsid w:val="00A4336E"/>
    <w:rsid w:val="00AC72C8"/>
    <w:rsid w:val="00AE3C20"/>
    <w:rsid w:val="00AF6FE5"/>
    <w:rsid w:val="00B10ED9"/>
    <w:rsid w:val="00B25688"/>
    <w:rsid w:val="00B47C2B"/>
    <w:rsid w:val="00C02849"/>
    <w:rsid w:val="00C05849"/>
    <w:rsid w:val="00C62AAC"/>
    <w:rsid w:val="00D12794"/>
    <w:rsid w:val="00D67BD8"/>
    <w:rsid w:val="00D97CDA"/>
    <w:rsid w:val="00DF7897"/>
    <w:rsid w:val="00E37B8A"/>
    <w:rsid w:val="00E609BC"/>
    <w:rsid w:val="00F3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7F9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97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0503A2EE654D5AB610439B48BA73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A1EE74-8FBC-43D6-9230-66D06B8D240D}"/>
      </w:docPartPr>
      <w:docPartBody>
        <w:p w:rsidR="00DD5F31" w:rsidRDefault="00CB5024" w:rsidP="00CB5024">
          <w:pPr>
            <w:pStyle w:val="E50503A2EE654D5AB610439B48BA73B2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5ACB6CFE981649B5B65C757CCEA0DE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1A1303-29C0-4696-B28F-9C1D8859A78C}"/>
      </w:docPartPr>
      <w:docPartBody>
        <w:p w:rsidR="00DD5F31" w:rsidRDefault="00CB5024" w:rsidP="00CB5024">
          <w:pPr>
            <w:pStyle w:val="5ACB6CFE981649B5B65C757CCEA0DE83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9779D"/>
    <w:rsid w:val="00467FBB"/>
    <w:rsid w:val="004B3499"/>
    <w:rsid w:val="00820EDD"/>
    <w:rsid w:val="00B13DA8"/>
    <w:rsid w:val="00C95804"/>
    <w:rsid w:val="00CB5024"/>
    <w:rsid w:val="00CF735B"/>
    <w:rsid w:val="00DD5F31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E50503A2EE654D5AB610439B48BA73B2">
    <w:name w:val="E50503A2EE654D5AB610439B48BA73B2"/>
    <w:rsid w:val="00CB5024"/>
  </w:style>
  <w:style w:type="paragraph" w:customStyle="1" w:styleId="5ACB6CFE981649B5B65C757CCEA0DE83">
    <w:name w:val="5ACB6CFE981649B5B65C757CCEA0DE83"/>
    <w:rsid w:val="00CB50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18</cp:revision>
  <dcterms:created xsi:type="dcterms:W3CDTF">2020-04-07T04:52:00Z</dcterms:created>
  <dcterms:modified xsi:type="dcterms:W3CDTF">2024-06-17T01:43:00Z</dcterms:modified>
</cp:coreProperties>
</file>